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636308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636308" w:rsidRDefault="00FA7F57" w:rsidP="00636308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3F73DE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Ավ</w:t>
            </w:r>
            <w:r w:rsidR="006365E2" w:rsidRPr="006365E2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.</w:t>
            </w:r>
            <w:r w:rsidR="00636308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Իսահակյան և Կո</w:t>
            </w:r>
            <w:r w:rsidR="003F73DE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տովսկու</w:t>
            </w:r>
            <w:r w:rsidR="007224BF" w:rsidRPr="00E82D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փողոց</w:t>
            </w:r>
            <w:r w:rsidR="003F73DE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ներ</w:t>
            </w:r>
            <w:r w:rsidR="006365E2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</w:t>
            </w:r>
            <w:r w:rsidR="007224BF" w:rsidRPr="00E82D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(</w:t>
            </w:r>
            <w:r w:rsidR="003F73DE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Ա Մանուկյան փողոցից Իսահակյան Կոտովսկու փողոցներ մինչև Շահումյան փողոց</w:t>
            </w:r>
            <w:r w:rsidR="007224BF" w:rsidRP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)</w:t>
            </w:r>
            <w:r w:rsid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636308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636308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</w:t>
                  </w:r>
                  <w:r w:rsidRPr="006365E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քաղաքի </w:t>
                  </w:r>
                  <w:r w:rsidR="00636308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Իսահակյան և Կո</w:t>
                  </w:r>
                  <w:r w:rsidR="003F73DE" w:rsidRPr="006365E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տովսկու փողոցներ (Ա Մանուկյան փողոցից Իսահակյան</w:t>
                  </w:r>
                  <w:r w:rsidR="006365E2" w:rsidRPr="006365E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,</w:t>
                  </w:r>
                  <w:r w:rsidR="003F73DE" w:rsidRPr="006365E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Կոտովսկու փողոցներ</w:t>
                  </w:r>
                  <w:r w:rsidR="006365E2" w:rsidRPr="006365E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,</w:t>
                  </w:r>
                  <w:r w:rsidR="003F73DE" w:rsidRPr="006365E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մինչև Շահումյան փողոց</w:t>
                  </w:r>
                  <w:r w:rsidR="003F73DE" w:rsidRPr="006365E2">
                    <w:rPr>
                      <w:rFonts w:ascii="GHEA Grapalat" w:hAnsi="GHEA Grapalat" w:cs="Sylfaen"/>
                      <w:sz w:val="20"/>
                      <w:szCs w:val="22"/>
                      <w:lang w:val="hy-AM"/>
                    </w:rPr>
                    <w:t>)</w:t>
                  </w:r>
                  <w:r w:rsidR="003F73DE" w:rsidRPr="003F73DE">
                    <w:rPr>
                      <w:rFonts w:ascii="GHEA Grapalat" w:hAnsi="GHEA Grapalat" w:cs="Sylfaen"/>
                      <w:b/>
                      <w:sz w:val="20"/>
                      <w:szCs w:val="22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636308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636308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6365E2" w:rsidRDefault="00FA7F5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6365E2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636308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Իսահակյան և Կո</w:t>
                  </w:r>
                  <w:bookmarkStart w:id="0" w:name="_GoBack"/>
                  <w:bookmarkEnd w:id="0"/>
                  <w:r w:rsidR="003F73DE" w:rsidRPr="006365E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տովսկու փողոցներ (Ա Մանուկյան փողոցից Իսահակյան Կոտովսկու փողոցներ մինչև Շահումյան փողոց</w:t>
                  </w:r>
                  <w:r w:rsidR="003F73DE" w:rsidRPr="006365E2">
                    <w:rPr>
                      <w:rFonts w:ascii="GHEA Grapalat" w:hAnsi="GHEA Grapalat" w:cs="Sylfaen"/>
                      <w:sz w:val="20"/>
                      <w:szCs w:val="22"/>
                      <w:lang w:val="hy-AM"/>
                    </w:rPr>
                    <w:t>)</w:t>
                  </w: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:rsidR="008D20DB" w:rsidRPr="003F73DE" w:rsidRDefault="007224BF" w:rsidP="003F73DE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0+000 – 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0+</w:t>
                  </w:r>
                  <w:r w:rsidR="003F73DE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305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572779" w:rsidRDefault="003F73DE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305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572779" w:rsidRDefault="003F73DE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Միջին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636308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-</w:t>
                  </w:r>
                  <w:r w:rsidR="004A3C84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636308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քին լուսավորություն՝ միա</w:t>
                  </w:r>
                  <w:r w:rsidR="00E80F3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լուսատուներով։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636308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636308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6C3578" w:rsidRDefault="006C3578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  <w:r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ունեցող  ճանապարհային պատվածքի  շերտերի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636308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636308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3F73DE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2779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36308"/>
    <w:rsid w:val="006365E2"/>
    <w:rsid w:val="00662A08"/>
    <w:rsid w:val="00684787"/>
    <w:rsid w:val="006B0FFC"/>
    <w:rsid w:val="006B14FD"/>
    <w:rsid w:val="006B4B3B"/>
    <w:rsid w:val="006B4EE1"/>
    <w:rsid w:val="006C2A3F"/>
    <w:rsid w:val="006C3578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B77D2"/>
    <w:rsid w:val="00AC6320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F3F02"/>
    <w:rsid w:val="00D0619E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82D87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258</TotalTime>
  <Pages>6</Pages>
  <Words>1405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82</cp:revision>
  <cp:lastPrinted>2023-07-11T08:50:00Z</cp:lastPrinted>
  <dcterms:created xsi:type="dcterms:W3CDTF">2023-06-27T08:36:00Z</dcterms:created>
  <dcterms:modified xsi:type="dcterms:W3CDTF">2026-07-09T10:51:00Z</dcterms:modified>
</cp:coreProperties>
</file>